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475" w:rsidRDefault="00E14475" w:rsidP="00B11DCB">
      <w:pPr>
        <w:rPr>
          <w:rFonts w:ascii="ALFABET98" w:hAnsi="ALFABET9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4" o:spid="_x0000_s1026" type="#_x0000_t75" alt="ata 20" style="position:absolute;margin-left:286.9pt;margin-top:-33.9pt;width:163.8pt;height:132.5pt;z-index:-251663360;visibility:visible">
            <v:imagedata r:id="rId6" o:title=""/>
          </v:shape>
        </w:pict>
      </w:r>
      <w:r>
        <w:rPr>
          <w:rFonts w:ascii="Hand writing Mutlu" w:hAnsi="Hand writing Mutlu"/>
          <w:b/>
          <w:outline/>
          <w:sz w:val="144"/>
          <w:szCs w:val="144"/>
        </w:rPr>
        <w:t xml:space="preserve">  a </w:t>
      </w:r>
      <w:r>
        <w:rPr>
          <w:b/>
          <w:outline/>
          <w:sz w:val="144"/>
          <w:szCs w:val="144"/>
        </w:rPr>
        <w:t>–</w:t>
      </w:r>
      <w:r>
        <w:rPr>
          <w:rFonts w:ascii="Hand writing Mutlu" w:hAnsi="Hand writing Mutlu"/>
          <w:b/>
          <w:outline/>
          <w:sz w:val="144"/>
          <w:szCs w:val="144"/>
        </w:rPr>
        <w:t xml:space="preserve"> ta  </w:t>
      </w:r>
    </w:p>
    <w:p w:rsidR="00E14475" w:rsidRPr="0096142B" w:rsidRDefault="00E14475" w:rsidP="00B11DCB">
      <w:pPr>
        <w:pStyle w:val="Heading1"/>
        <w:jc w:val="left"/>
        <w:rPr>
          <w:rFonts w:ascii="Hand writing Mutlu" w:hAnsi="Hand writing Mutlu"/>
          <w:iCs/>
          <w:outline/>
          <w:color w:val="000000"/>
          <w:sz w:val="60"/>
          <w:szCs w:val="60"/>
        </w:rPr>
      </w:pPr>
      <w:r>
        <w:rPr>
          <w:noProof/>
        </w:rPr>
        <w:pict>
          <v:group id="_x0000_s1027" style="position:absolute;margin-left:-2.85pt;margin-top:7.2pt;width:453.15pt;height:39pt;z-index:251654144" coordorigin="1413,7777" coordsize="9004,600">
            <v:line id="_x0000_s1028" style="position:absolute" from="1413,7777" to="10413,7777"/>
            <v:line id="_x0000_s1029" style="position:absolute" from="1413,7957" to="10413,7957"/>
            <v:line id="_x0000_s1030" style="position:absolute" from="1417,8197" to="10417,8197"/>
            <v:line id="_x0000_s1031" style="position:absolute" from="1417,8377" to="10417,8377"/>
            <v:line id="_x0000_s1032" style="position:absolute" from="10417,7777" to="10417,8344"/>
            <v:line id="_x0000_s1033" style="position:absolute" from="1417,7777" to="1417,8344"/>
            <w10:wrap side="left"/>
          </v:group>
        </w:pict>
      </w:r>
      <w:r>
        <w:rPr>
          <w:rFonts w:ascii="Hand writing Mutlu" w:hAnsi="Hand writing Mutlu"/>
          <w:iCs/>
          <w:outline/>
          <w:color w:val="000000"/>
          <w:sz w:val="60"/>
          <w:szCs w:val="60"/>
        </w:rPr>
        <w:t>A</w:t>
      </w:r>
      <w:r w:rsidRPr="0096142B">
        <w:rPr>
          <w:rFonts w:ascii="Hand writing Mutlu" w:hAnsi="Hand writing Mutlu"/>
          <w:iCs/>
          <w:outline/>
          <w:color w:val="000000"/>
          <w:sz w:val="60"/>
          <w:szCs w:val="60"/>
        </w:rPr>
        <w:t xml:space="preserve"> ta  a  ta  a  ta  a  ta  </w:t>
      </w:r>
    </w:p>
    <w:p w:rsidR="00E14475" w:rsidRDefault="00E14475" w:rsidP="00B11DCB">
      <w:pPr>
        <w:pStyle w:val="Heading1"/>
        <w:jc w:val="left"/>
        <w:rPr>
          <w:b w:val="0"/>
          <w:iCs/>
          <w:color w:val="000000"/>
        </w:rPr>
      </w:pPr>
    </w:p>
    <w:p w:rsidR="00E14475" w:rsidRDefault="00E14475" w:rsidP="00B11DCB">
      <w:pPr>
        <w:rPr>
          <w:iCs/>
        </w:rPr>
      </w:pPr>
      <w:r>
        <w:rPr>
          <w:noProof/>
        </w:rPr>
        <w:pict>
          <v:group id="_x0000_s1034" style="position:absolute;margin-left:-.2pt;margin-top:11.65pt;width:447.65pt;height:30pt;z-index:251655168" coordorigin="1413,7777" coordsize="9004,600">
            <v:line id="_x0000_s1035" style="position:absolute" from="1413,7777" to="10413,7777"/>
            <v:line id="_x0000_s1036" style="position:absolute" from="1413,7957" to="10413,7957"/>
            <v:line id="_x0000_s1037" style="position:absolute" from="1417,8197" to="10417,8197"/>
            <v:line id="_x0000_s1038" style="position:absolute" from="1417,8377" to="10417,8377"/>
            <v:line id="_x0000_s1039" style="position:absolute" from="10417,7777" to="10417,8344"/>
            <v:line id="_x0000_s1040" style="position:absolute" from="1417,7777" to="1417,8344"/>
            <w10:wrap side="left"/>
          </v:group>
        </w:pict>
      </w:r>
      <w:r>
        <w:rPr>
          <w:rFonts w:ascii="Hand writing Mutlu" w:hAnsi="Hand writing Mutlu"/>
          <w:iCs/>
          <w:outline/>
          <w:color w:val="333333"/>
          <w:sz w:val="60"/>
          <w:szCs w:val="60"/>
        </w:rPr>
        <w:t xml:space="preserve">A  ta  a  ta  a  ta  a  ta   </w:t>
      </w:r>
      <w:r>
        <w:rPr>
          <w:noProof/>
        </w:rPr>
        <w:pict>
          <v:group id="_x0000_s1041" style="position:absolute;margin-left:-1pt;margin-top:11.35pt;width:448.45pt;height:30pt;z-index:251656192;mso-position-horizontal-relative:text;mso-position-vertical-relative:text" coordorigin="1413,7777" coordsize="9004,600">
            <v:line id="_x0000_s1042" style="position:absolute" from="1413,7777" to="10413,7777"/>
            <v:line id="_x0000_s1043" style="position:absolute" from="1413,7957" to="10413,7957"/>
            <v:line id="_x0000_s1044" style="position:absolute" from="1417,8197" to="10417,8197"/>
            <v:line id="_x0000_s1045" style="position:absolute" from="1417,8377" to="10417,8377"/>
            <v:line id="_x0000_s1046" style="position:absolute" from="10417,7777" to="10417,8344"/>
            <v:line id="_x0000_s1047" style="position:absolute" from="1417,7777" to="1417,8344"/>
            <w10:wrap side="left"/>
          </v:group>
        </w:pict>
      </w:r>
    </w:p>
    <w:p w:rsidR="00E14475" w:rsidRDefault="00E14475" w:rsidP="0096142B">
      <w:pPr>
        <w:rPr>
          <w:rFonts w:ascii="Hand writing Mutlu" w:hAnsi="Hand writing Mutlu"/>
          <w:iCs/>
          <w:outline/>
          <w:sz w:val="60"/>
          <w:szCs w:val="60"/>
        </w:rPr>
      </w:pPr>
      <w:r>
        <w:rPr>
          <w:rFonts w:ascii="Hand writing Mutlu" w:hAnsi="Hand writing Mutlu"/>
          <w:iCs/>
          <w:outline/>
          <w:sz w:val="60"/>
          <w:szCs w:val="60"/>
        </w:rPr>
        <w:t xml:space="preserve">ta ta ta ta ta ta ta ta ta ta </w:t>
      </w:r>
    </w:p>
    <w:p w:rsidR="00E14475" w:rsidRDefault="00E14475" w:rsidP="00B11DCB">
      <w:pPr>
        <w:rPr>
          <w:sz w:val="40"/>
          <w:szCs w:val="40"/>
        </w:rPr>
      </w:pPr>
    </w:p>
    <w:p w:rsidR="00E14475" w:rsidRDefault="00E14475" w:rsidP="00B11DCB">
      <w:pPr>
        <w:pStyle w:val="Heading1"/>
        <w:jc w:val="left"/>
        <w:rPr>
          <w:rFonts w:ascii="Hand writing Mutlu" w:hAnsi="Hand writing Mutlu"/>
          <w:iCs/>
          <w:outline/>
          <w:color w:val="000000"/>
          <w:sz w:val="60"/>
          <w:szCs w:val="60"/>
        </w:rPr>
      </w:pPr>
      <w:r>
        <w:rPr>
          <w:noProof/>
        </w:rPr>
        <w:pict>
          <v:group id="_x0000_s1048" style="position:absolute;margin-left:-1pt;margin-top:2.35pt;width:451.3pt;height:46.95pt;flip:y;z-index:251662336" coordorigin="1413,7777" coordsize="9004,600">
            <v:line id="_x0000_s1049" style="position:absolute" from="1413,7777" to="10413,7777"/>
            <v:line id="_x0000_s1050" style="position:absolute" from="1413,7957" to="10413,7957"/>
            <v:line id="_x0000_s1051" style="position:absolute" from="1417,8197" to="10417,8197"/>
            <v:line id="_x0000_s1052" style="position:absolute" from="1417,8377" to="10417,8377"/>
            <v:line id="_x0000_s1053" style="position:absolute" from="10417,7777" to="10417,8344"/>
            <v:line id="_x0000_s1054" style="position:absolute" from="1417,7777" to="1417,8344"/>
            <w10:wrap side="left"/>
          </v:group>
        </w:pict>
      </w:r>
      <w:r>
        <w:rPr>
          <w:rFonts w:ascii="Hand writing Mutlu" w:hAnsi="Hand writing Mutlu"/>
          <w:iCs/>
          <w:outline/>
          <w:color w:val="000000"/>
          <w:sz w:val="60"/>
          <w:szCs w:val="60"/>
        </w:rPr>
        <w:t xml:space="preserve">at ta ta at at ta a at ta ta </w:t>
      </w:r>
    </w:p>
    <w:p w:rsidR="00E14475" w:rsidRDefault="00E14475" w:rsidP="0096142B">
      <w:r>
        <w:rPr>
          <w:noProof/>
        </w:rPr>
        <w:pict>
          <v:group id="_x0000_s1055" style="position:absolute;margin-left:-3.85pt;margin-top:33.2pt;width:451.3pt;height:38.4pt;flip:y;z-index:251659264" coordorigin="1413,7777" coordsize="9004,600">
            <v:line id="_x0000_s1056" style="position:absolute" from="1413,7777" to="10413,7777"/>
            <v:line id="_x0000_s1057" style="position:absolute" from="1413,7957" to="10413,7957"/>
            <v:line id="_x0000_s1058" style="position:absolute" from="1417,8197" to="10417,8197"/>
            <v:line id="_x0000_s1059" style="position:absolute" from="1417,8377" to="10417,8377"/>
            <v:line id="_x0000_s1060" style="position:absolute" from="10417,7777" to="10417,8344"/>
            <v:line id="_x0000_s1061" style="position:absolute" from="1417,7777" to="1417,8344"/>
            <w10:wrap side="left"/>
          </v:group>
        </w:pict>
      </w:r>
    </w:p>
    <w:p w:rsidR="00E14475" w:rsidRPr="0096142B" w:rsidRDefault="00E14475" w:rsidP="0096142B"/>
    <w:p w:rsidR="00E14475" w:rsidRPr="0096142B" w:rsidRDefault="00E14475" w:rsidP="0096142B"/>
    <w:p w:rsidR="00E14475" w:rsidRPr="0096142B" w:rsidRDefault="00E14475" w:rsidP="0096142B"/>
    <w:p w:rsidR="00E14475" w:rsidRPr="0096142B" w:rsidRDefault="00E14475" w:rsidP="0096142B"/>
    <w:p w:rsidR="00E14475" w:rsidRDefault="00E14475" w:rsidP="0096142B"/>
    <w:p w:rsidR="00E14475" w:rsidRDefault="00E14475" w:rsidP="0096142B">
      <w:r>
        <w:rPr>
          <w:noProof/>
        </w:rPr>
        <w:pict>
          <v:group id="_x0000_s1062" style="position:absolute;margin-left:-1pt;margin-top:11.6pt;width:451.3pt;height:46.35pt;flip:y;z-index:251660288" coordorigin="1413,7777" coordsize="9004,600">
            <v:line id="_x0000_s1063" style="position:absolute" from="1413,7777" to="10413,7777"/>
            <v:line id="_x0000_s1064" style="position:absolute" from="1413,7957" to="10413,7957"/>
            <v:line id="_x0000_s1065" style="position:absolute" from="1417,8197" to="10417,8197"/>
            <v:line id="_x0000_s1066" style="position:absolute" from="1417,8377" to="10417,8377"/>
            <v:line id="_x0000_s1067" style="position:absolute" from="10417,7777" to="10417,8344"/>
            <v:line id="_x0000_s1068" style="position:absolute" from="1417,7777" to="1417,8344"/>
            <w10:wrap side="left"/>
          </v:group>
        </w:pict>
      </w:r>
    </w:p>
    <w:p w:rsidR="00E14475" w:rsidRPr="0096142B" w:rsidRDefault="00E14475" w:rsidP="0096142B"/>
    <w:p w:rsidR="00E14475" w:rsidRPr="0096142B" w:rsidRDefault="00E14475" w:rsidP="0096142B"/>
    <w:p w:rsidR="00E14475" w:rsidRPr="0096142B" w:rsidRDefault="00E14475" w:rsidP="0096142B"/>
    <w:p w:rsidR="00E14475" w:rsidRPr="0096142B" w:rsidRDefault="00E14475" w:rsidP="0096142B">
      <w:r>
        <w:rPr>
          <w:noProof/>
        </w:rPr>
        <w:pict>
          <v:group id="_x0000_s1069" style="position:absolute;margin-left:-1pt;margin-top:10.85pt;width:451.3pt;height:48.85pt;flip:y;z-index:251661312" coordorigin="1413,7777" coordsize="9004,600">
            <v:line id="_x0000_s1070" style="position:absolute" from="1413,7777" to="10413,7777"/>
            <v:line id="_x0000_s1071" style="position:absolute" from="1413,7957" to="10413,7957"/>
            <v:line id="_x0000_s1072" style="position:absolute" from="1417,8197" to="10417,8197"/>
            <v:line id="_x0000_s1073" style="position:absolute" from="1417,8377" to="10417,8377"/>
            <v:line id="_x0000_s1074" style="position:absolute" from="10417,7777" to="10417,8344"/>
            <v:line id="_x0000_s1075" style="position:absolute" from="1417,7777" to="1417,8344"/>
            <w10:wrap side="left"/>
          </v:group>
        </w:pict>
      </w:r>
    </w:p>
    <w:p w:rsidR="00E14475" w:rsidRDefault="00E14475" w:rsidP="0096142B"/>
    <w:p w:rsidR="00E14475" w:rsidRDefault="00E14475" w:rsidP="0096142B"/>
    <w:p w:rsidR="00E14475" w:rsidRPr="0096142B" w:rsidRDefault="00E14475" w:rsidP="0096142B"/>
    <w:p w:rsidR="00E14475" w:rsidRPr="0096142B" w:rsidRDefault="00E14475" w:rsidP="0096142B">
      <w:r>
        <w:rPr>
          <w:noProof/>
        </w:rPr>
        <w:pict>
          <v:group id="_x0000_s1076" style="position:absolute;margin-left:-1pt;margin-top:79.15pt;width:451.3pt;height:46.35pt;flip:y;z-index:251657216" coordorigin="1413,7777" coordsize="9004,600">
            <v:line id="_x0000_s1077" style="position:absolute" from="1413,7777" to="10413,7777"/>
            <v:line id="_x0000_s1078" style="position:absolute" from="1413,7957" to="10413,7957"/>
            <v:line id="_x0000_s1079" style="position:absolute" from="1417,8197" to="10417,8197"/>
            <v:line id="_x0000_s1080" style="position:absolute" from="1417,8377" to="10417,8377"/>
            <v:line id="_x0000_s1081" style="position:absolute" from="10417,7777" to="10417,8344"/>
            <v:line id="_x0000_s1082" style="position:absolute" from="1417,7777" to="1417,8344"/>
            <w10:wrap side="left"/>
          </v:group>
        </w:pict>
      </w:r>
      <w:r>
        <w:rPr>
          <w:noProof/>
        </w:rPr>
        <w:pict>
          <v:group id="_x0000_s1083" style="position:absolute;margin-left:-1pt;margin-top:20.3pt;width:453.15pt;height:45.1pt;flip:y;z-index:251658240" coordorigin="1413,7777" coordsize="9004,600">
            <v:line id="_x0000_s1084" style="position:absolute" from="1413,7777" to="10413,7777"/>
            <v:line id="_x0000_s1085" style="position:absolute" from="1413,7957" to="10413,7957"/>
            <v:line id="_x0000_s1086" style="position:absolute" from="1417,8197" to="10417,8197"/>
            <v:line id="_x0000_s1087" style="position:absolute" from="1417,8377" to="10417,8377"/>
            <v:line id="_x0000_s1088" style="position:absolute" from="10417,7777" to="10417,8344"/>
            <v:line id="_x0000_s1089" style="position:absolute" from="1417,7777" to="1417,8344"/>
            <w10:wrap side="left"/>
          </v:group>
        </w:pict>
      </w:r>
      <w:hyperlink r:id="rId7" w:history="1">
        <w:r w:rsidRPr="0005594D">
          <w:rPr>
            <w:rStyle w:val="Hyperlink"/>
          </w:rPr>
          <w:t>www.sorubak.com</w:t>
        </w:r>
      </w:hyperlink>
      <w:r>
        <w:t xml:space="preserve"> </w:t>
      </w:r>
    </w:p>
    <w:sectPr w:rsidR="00E14475" w:rsidRPr="0096142B" w:rsidSect="00FB465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475" w:rsidRDefault="00E14475" w:rsidP="0096142B">
      <w:r>
        <w:separator/>
      </w:r>
    </w:p>
  </w:endnote>
  <w:endnote w:type="continuationSeparator" w:id="0">
    <w:p w:rsidR="00E14475" w:rsidRDefault="00E14475" w:rsidP="00961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475" w:rsidRDefault="00E14475">
    <w:pPr>
      <w:pStyle w:val="Footer"/>
    </w:pPr>
    <w:r>
      <w:t xml:space="preserve">                                                  BEKİR ÖZUZUN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475" w:rsidRDefault="00E14475" w:rsidP="0096142B">
      <w:r>
        <w:separator/>
      </w:r>
    </w:p>
  </w:footnote>
  <w:footnote w:type="continuationSeparator" w:id="0">
    <w:p w:rsidR="00E14475" w:rsidRDefault="00E14475" w:rsidP="009614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475" w:rsidRPr="0096142B" w:rsidRDefault="00E14475">
    <w:pPr>
      <w:pStyle w:val="Header"/>
      <w:rPr>
        <w:rFonts w:ascii="Hand writing Mutlu" w:hAnsi="Hand writing Mutlu"/>
      </w:rPr>
    </w:pPr>
    <w:r w:rsidRPr="0096142B">
      <w:rPr>
        <w:rFonts w:ascii="Hand writing Mutlu" w:hAnsi="Hand writing Mutlu"/>
      </w:rPr>
      <w:t xml:space="preserve">       SAĞNAK İLKÖĞRETİM OKULU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1DCB"/>
    <w:rsid w:val="0005594D"/>
    <w:rsid w:val="00394CDB"/>
    <w:rsid w:val="003B1055"/>
    <w:rsid w:val="005F767C"/>
    <w:rsid w:val="00606BD9"/>
    <w:rsid w:val="0096142B"/>
    <w:rsid w:val="00B11DCB"/>
    <w:rsid w:val="00B65FCE"/>
    <w:rsid w:val="00BC62BA"/>
    <w:rsid w:val="00BD6F26"/>
    <w:rsid w:val="00E14475"/>
    <w:rsid w:val="00FB4656"/>
    <w:rsid w:val="00FE6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DC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11DCB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11DCB"/>
    <w:rPr>
      <w:rFonts w:ascii="Verdana" w:hAnsi="Verdana" w:cs="Times New Roman"/>
      <w:b/>
      <w:bCs/>
      <w:color w:val="FF0000"/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96142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6142B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96142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6142B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B65FC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322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31</Words>
  <Characters>182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bekir</dc:creator>
  <cp:keywords/>
  <dc:description/>
  <cp:lastModifiedBy>edanur</cp:lastModifiedBy>
  <cp:revision>9</cp:revision>
  <dcterms:created xsi:type="dcterms:W3CDTF">2010-10-05T18:20:00Z</dcterms:created>
  <dcterms:modified xsi:type="dcterms:W3CDTF">2010-10-13T18:42:00Z</dcterms:modified>
</cp:coreProperties>
</file>